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00" w:rsidRPr="002C32E5" w:rsidRDefault="00E97C00" w:rsidP="006B3679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8362545" r:id="rId5"/>
        </w:object>
      </w:r>
    </w:p>
    <w:p w:rsidR="00E97C00" w:rsidRPr="002C32E5" w:rsidRDefault="00E97C00" w:rsidP="006B3679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E97C00" w:rsidRPr="002C32E5" w:rsidRDefault="00E97C00" w:rsidP="006B3679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E97C00" w:rsidRPr="002C32E5" w:rsidRDefault="00E97C00" w:rsidP="006B3679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E97C00" w:rsidRPr="002C32E5" w:rsidRDefault="00E97C00" w:rsidP="006B3679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E97C00" w:rsidRPr="002C32E5" w:rsidRDefault="00E97C00" w:rsidP="006B3679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шоста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E97C00" w:rsidRPr="002C32E5" w:rsidRDefault="00E97C00" w:rsidP="006B3679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E97C00" w:rsidRPr="002C32E5" w:rsidRDefault="00E97C00" w:rsidP="006B3679">
      <w:pPr>
        <w:jc w:val="center"/>
        <w:rPr>
          <w:b/>
          <w:bCs/>
          <w:i/>
          <w:iCs/>
          <w:sz w:val="28"/>
          <w:szCs w:val="28"/>
        </w:rPr>
      </w:pPr>
    </w:p>
    <w:p w:rsidR="00E97C00" w:rsidRPr="005C4278" w:rsidRDefault="00E97C00" w:rsidP="00F55D25">
      <w:pPr>
        <w:tabs>
          <w:tab w:val="left" w:pos="7434"/>
        </w:tabs>
        <w:rPr>
          <w:sz w:val="28"/>
          <w:u w:val="single"/>
        </w:rPr>
      </w:pPr>
      <w:r w:rsidRPr="005C4278">
        <w:rPr>
          <w:sz w:val="28"/>
        </w:rPr>
        <w:t>20 грудня 2019 року</w:t>
      </w:r>
      <w:r w:rsidRPr="005C4278">
        <w:rPr>
          <w:sz w:val="28"/>
        </w:rPr>
        <w:tab/>
      </w:r>
      <w:r>
        <w:rPr>
          <w:sz w:val="28"/>
        </w:rPr>
        <w:t xml:space="preserve">                  </w:t>
      </w:r>
      <w:r w:rsidRPr="005C4278">
        <w:rPr>
          <w:sz w:val="28"/>
        </w:rPr>
        <w:t>№</w:t>
      </w:r>
      <w:r w:rsidRPr="005C4278">
        <w:rPr>
          <w:sz w:val="28"/>
          <w:u w:val="single"/>
        </w:rPr>
        <w:t xml:space="preserve">  </w:t>
      </w:r>
      <w:r>
        <w:rPr>
          <w:sz w:val="28"/>
          <w:u w:val="single"/>
        </w:rPr>
        <w:t>8</w:t>
      </w:r>
    </w:p>
    <w:p w:rsidR="00E97C00" w:rsidRDefault="00E97C00" w:rsidP="006B3679">
      <w:pPr>
        <w:jc w:val="both"/>
      </w:pPr>
    </w:p>
    <w:p w:rsidR="00E97C00" w:rsidRDefault="00E97C00" w:rsidP="00F55D25">
      <w:pPr>
        <w:spacing w:line="240" w:lineRule="exact"/>
        <w:jc w:val="both"/>
        <w:rPr>
          <w:sz w:val="28"/>
          <w:szCs w:val="28"/>
        </w:rPr>
      </w:pPr>
      <w:r w:rsidRPr="006B3679">
        <w:rPr>
          <w:sz w:val="28"/>
          <w:szCs w:val="28"/>
        </w:rPr>
        <w:t xml:space="preserve">Про затвердження фінансового плану </w:t>
      </w:r>
      <w:r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</w:t>
      </w:r>
      <w:r>
        <w:rPr>
          <w:color w:val="000000"/>
          <w:sz w:val="28"/>
          <w:szCs w:val="28"/>
        </w:rPr>
        <w:t>підприємства «Пологівська БЛІЛ</w:t>
      </w:r>
      <w:r>
        <w:rPr>
          <w:sz w:val="28"/>
        </w:rPr>
        <w:t xml:space="preserve">»  </w:t>
      </w:r>
      <w:r w:rsidRPr="006B3679">
        <w:rPr>
          <w:sz w:val="28"/>
          <w:szCs w:val="28"/>
        </w:rPr>
        <w:t xml:space="preserve">Пологівської районної </w:t>
      </w:r>
      <w:r>
        <w:rPr>
          <w:sz w:val="28"/>
          <w:szCs w:val="28"/>
        </w:rPr>
        <w:t>ради Запорізької області на 2020</w:t>
      </w:r>
      <w:r w:rsidRPr="006B3679">
        <w:rPr>
          <w:sz w:val="28"/>
          <w:szCs w:val="28"/>
        </w:rPr>
        <w:t xml:space="preserve"> рік </w:t>
      </w:r>
    </w:p>
    <w:p w:rsidR="00E97C00" w:rsidRPr="006B3679" w:rsidRDefault="00E97C00" w:rsidP="006B3679">
      <w:pPr>
        <w:jc w:val="both"/>
        <w:rPr>
          <w:sz w:val="28"/>
          <w:szCs w:val="28"/>
        </w:rPr>
      </w:pPr>
      <w:r w:rsidRPr="006B3679">
        <w:rPr>
          <w:sz w:val="28"/>
          <w:szCs w:val="28"/>
        </w:rPr>
        <w:t xml:space="preserve"> </w:t>
      </w:r>
    </w:p>
    <w:p w:rsidR="00E97C00" w:rsidRDefault="00E97C00" w:rsidP="006B3679">
      <w:pPr>
        <w:jc w:val="both"/>
        <w:rPr>
          <w:szCs w:val="28"/>
          <w:u w:val="single"/>
        </w:rPr>
      </w:pPr>
    </w:p>
    <w:p w:rsidR="00E97C00" w:rsidRDefault="00E97C00" w:rsidP="006B3679">
      <w:pPr>
        <w:pStyle w:val="NoSpacing"/>
        <w:jc w:val="both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  <w:t xml:space="preserve">З метою здійснення контролю за фінансово-господарською діяльністю, підвищення ефективної роботи підприємств комунальної власності, відповідно до статей 75,78 Господарського кодексу України, Закону України «Про місцеве самоврядування в Україні», Пологівська районна рада Запорізької області  в и р і ш и л а: </w:t>
      </w:r>
    </w:p>
    <w:p w:rsidR="00E97C00" w:rsidRDefault="00E97C00" w:rsidP="006B3679">
      <w:pPr>
        <w:pStyle w:val="BodyText"/>
        <w:rPr>
          <w:b/>
          <w:color w:val="000000"/>
          <w:kern w:val="2"/>
          <w:sz w:val="20"/>
          <w:szCs w:val="28"/>
        </w:rPr>
      </w:pPr>
    </w:p>
    <w:p w:rsidR="00E97C00" w:rsidRPr="006F6979" w:rsidRDefault="00E97C00" w:rsidP="006F6979">
      <w:pPr>
        <w:ind w:firstLine="652"/>
        <w:jc w:val="both"/>
        <w:rPr>
          <w:sz w:val="28"/>
          <w:szCs w:val="28"/>
        </w:rPr>
      </w:pPr>
      <w:r w:rsidRPr="006B3679">
        <w:rPr>
          <w:bCs/>
          <w:color w:val="000000"/>
          <w:kern w:val="2"/>
          <w:sz w:val="28"/>
          <w:szCs w:val="28"/>
        </w:rPr>
        <w:t xml:space="preserve">1. Затвердити фінансовий план </w:t>
      </w:r>
      <w:r w:rsidRPr="006B3679">
        <w:rPr>
          <w:sz w:val="28"/>
          <w:szCs w:val="28"/>
        </w:rPr>
        <w:t xml:space="preserve">комунального </w:t>
      </w:r>
      <w:r>
        <w:rPr>
          <w:sz w:val="28"/>
          <w:szCs w:val="28"/>
        </w:rPr>
        <w:t>некомерційного підприємства «</w:t>
      </w:r>
      <w:r>
        <w:rPr>
          <w:color w:val="000000"/>
          <w:sz w:val="28"/>
          <w:szCs w:val="28"/>
        </w:rPr>
        <w:t>Пологівська багатопрофільна лікарня інтенсивного лікування</w:t>
      </w:r>
      <w:r w:rsidRPr="006B3679">
        <w:rPr>
          <w:sz w:val="28"/>
          <w:szCs w:val="28"/>
        </w:rPr>
        <w:t xml:space="preserve">» Пологівської районної </w:t>
      </w:r>
      <w:r>
        <w:rPr>
          <w:sz w:val="28"/>
          <w:szCs w:val="28"/>
        </w:rPr>
        <w:t>ради Запорізької області на 2020</w:t>
      </w:r>
      <w:r w:rsidRPr="006B3679">
        <w:rPr>
          <w:sz w:val="28"/>
          <w:szCs w:val="28"/>
        </w:rPr>
        <w:t xml:space="preserve"> рік  </w:t>
      </w:r>
      <w:r w:rsidRPr="006B3679">
        <w:rPr>
          <w:bCs/>
          <w:color w:val="000000"/>
          <w:kern w:val="2"/>
          <w:sz w:val="28"/>
          <w:szCs w:val="28"/>
        </w:rPr>
        <w:t>(додається).</w:t>
      </w:r>
    </w:p>
    <w:p w:rsidR="00E97C00" w:rsidRPr="006B3679" w:rsidRDefault="00E97C00" w:rsidP="006F6979">
      <w:pPr>
        <w:pStyle w:val="BodyText"/>
        <w:ind w:firstLine="652"/>
        <w:jc w:val="both"/>
        <w:rPr>
          <w:bCs/>
          <w:color w:val="000000"/>
          <w:kern w:val="2"/>
          <w:sz w:val="28"/>
          <w:szCs w:val="28"/>
        </w:rPr>
      </w:pPr>
      <w:r w:rsidRPr="006B3679">
        <w:rPr>
          <w:bCs/>
          <w:color w:val="000000"/>
          <w:kern w:val="2"/>
          <w:sz w:val="28"/>
          <w:szCs w:val="28"/>
        </w:rPr>
        <w:t>2. Головному лікарю К</w:t>
      </w:r>
      <w:r>
        <w:rPr>
          <w:bCs/>
          <w:color w:val="000000"/>
          <w:kern w:val="2"/>
          <w:sz w:val="28"/>
          <w:szCs w:val="28"/>
        </w:rPr>
        <w:t>НП «Пологівська БЛІЛ» до 01.02.2021</w:t>
      </w:r>
      <w:r w:rsidRPr="006B3679">
        <w:rPr>
          <w:bCs/>
          <w:color w:val="000000"/>
          <w:kern w:val="2"/>
          <w:sz w:val="28"/>
          <w:szCs w:val="28"/>
        </w:rPr>
        <w:t xml:space="preserve"> року надати  звіт про виконання фінансового плану підприємства до виконавчого апарату районної ради</w:t>
      </w:r>
      <w:r>
        <w:rPr>
          <w:bCs/>
          <w:color w:val="000000"/>
          <w:kern w:val="2"/>
          <w:sz w:val="28"/>
          <w:szCs w:val="28"/>
        </w:rPr>
        <w:t>.</w:t>
      </w:r>
      <w:r w:rsidRPr="006B3679">
        <w:rPr>
          <w:bCs/>
          <w:color w:val="000000"/>
          <w:kern w:val="2"/>
          <w:sz w:val="28"/>
          <w:szCs w:val="28"/>
        </w:rPr>
        <w:t xml:space="preserve"> </w:t>
      </w:r>
    </w:p>
    <w:p w:rsidR="00E97C00" w:rsidRPr="006B3679" w:rsidRDefault="00E97C00" w:rsidP="006B3679">
      <w:pPr>
        <w:ind w:firstLine="708"/>
        <w:jc w:val="both"/>
        <w:rPr>
          <w:color w:val="000000"/>
          <w:sz w:val="28"/>
          <w:szCs w:val="28"/>
        </w:rPr>
      </w:pPr>
      <w:r w:rsidRPr="006B3679">
        <w:rPr>
          <w:bCs/>
          <w:color w:val="000000"/>
          <w:kern w:val="2"/>
          <w:sz w:val="28"/>
          <w:szCs w:val="28"/>
        </w:rPr>
        <w:t xml:space="preserve">3. </w:t>
      </w:r>
      <w:r w:rsidRPr="006B3679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97C00" w:rsidRDefault="00E97C00" w:rsidP="006B3679">
      <w:pPr>
        <w:jc w:val="both"/>
      </w:pPr>
    </w:p>
    <w:p w:rsidR="00E97C00" w:rsidRDefault="00E97C00" w:rsidP="006B3679">
      <w:pPr>
        <w:jc w:val="both"/>
      </w:pPr>
    </w:p>
    <w:p w:rsidR="00E97C00" w:rsidRDefault="00E97C00" w:rsidP="006B3679">
      <w:pPr>
        <w:jc w:val="both"/>
      </w:pPr>
    </w:p>
    <w:p w:rsidR="00E97C00" w:rsidRPr="007B0F25" w:rsidRDefault="00E97C00" w:rsidP="006B3679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</w:t>
      </w:r>
      <w:r w:rsidRPr="007B0F25">
        <w:rPr>
          <w:sz w:val="28"/>
          <w:szCs w:val="28"/>
        </w:rPr>
        <w:t>О.П.Покутній</w:t>
      </w:r>
    </w:p>
    <w:p w:rsidR="00E97C00" w:rsidRPr="007B0F25" w:rsidRDefault="00E97C00" w:rsidP="006B3679">
      <w:pPr>
        <w:spacing w:line="240" w:lineRule="atLeast"/>
        <w:rPr>
          <w:sz w:val="22"/>
          <w:szCs w:val="22"/>
        </w:rPr>
      </w:pPr>
      <w:bookmarkStart w:id="0" w:name="_GoBack"/>
      <w:bookmarkEnd w:id="0"/>
    </w:p>
    <w:sectPr w:rsidR="00E97C00" w:rsidRPr="007B0F25" w:rsidSect="00C11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679"/>
    <w:rsid w:val="00067F56"/>
    <w:rsid w:val="001822A5"/>
    <w:rsid w:val="00197943"/>
    <w:rsid w:val="001E0BC1"/>
    <w:rsid w:val="002345A8"/>
    <w:rsid w:val="002C32E5"/>
    <w:rsid w:val="003066E2"/>
    <w:rsid w:val="004D0463"/>
    <w:rsid w:val="005117F4"/>
    <w:rsid w:val="005C4278"/>
    <w:rsid w:val="006B3679"/>
    <w:rsid w:val="006F6979"/>
    <w:rsid w:val="00762437"/>
    <w:rsid w:val="007B0F25"/>
    <w:rsid w:val="007B241D"/>
    <w:rsid w:val="007F58AC"/>
    <w:rsid w:val="009A1509"/>
    <w:rsid w:val="00A10114"/>
    <w:rsid w:val="00AE0211"/>
    <w:rsid w:val="00AE660C"/>
    <w:rsid w:val="00B42BA1"/>
    <w:rsid w:val="00C118A8"/>
    <w:rsid w:val="00CF62FC"/>
    <w:rsid w:val="00DE2DE5"/>
    <w:rsid w:val="00E005BB"/>
    <w:rsid w:val="00E23C0A"/>
    <w:rsid w:val="00E636D3"/>
    <w:rsid w:val="00E97C00"/>
    <w:rsid w:val="00EF41BE"/>
    <w:rsid w:val="00F55D25"/>
    <w:rsid w:val="00F96851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679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679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3679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679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B3679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B3679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B3679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B3679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B3679"/>
    <w:rPr>
      <w:rFonts w:ascii="Times New Roman" w:hAnsi="Times New Roman" w:cs="Times New Roman"/>
      <w:sz w:val="24"/>
      <w:szCs w:val="24"/>
      <w:lang w:val="uk-UA" w:eastAsia="ru-RU"/>
    </w:rPr>
  </w:style>
  <w:style w:type="paragraph" w:styleId="NoSpacing">
    <w:name w:val="No Spacing"/>
    <w:uiPriority w:val="99"/>
    <w:qFormat/>
    <w:rsid w:val="006B3679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2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826</Words>
  <Characters>472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2019-12-20T11:41:00Z</cp:lastPrinted>
  <dcterms:created xsi:type="dcterms:W3CDTF">2019-12-13T06:16:00Z</dcterms:created>
  <dcterms:modified xsi:type="dcterms:W3CDTF">2019-12-20T13:56:00Z</dcterms:modified>
</cp:coreProperties>
</file>